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0EFC9" w14:textId="77777777" w:rsidR="009138E9" w:rsidRDefault="009138E9" w:rsidP="009138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PAGE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4F1BA3D9" w14:textId="77777777" w:rsidR="009138E9" w:rsidRDefault="009138E9" w:rsidP="009138E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2698DA7" w14:textId="77777777" w:rsidR="009138E9" w:rsidRDefault="009138E9" w:rsidP="009138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66C26FE" w14:textId="77777777" w:rsidR="009138E9" w:rsidRDefault="009138E9" w:rsidP="009138E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20CAB3" w14:textId="77777777" w:rsidR="009138E9" w:rsidRDefault="009138E9" w:rsidP="009138E9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1B0CE223" w14:textId="77777777" w:rsidR="009138E9" w:rsidRDefault="009138E9" w:rsidP="009138E9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84C1987" w14:textId="77777777" w:rsidR="009138E9" w:rsidRDefault="009138E9" w:rsidP="009138E9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7A7C2E73" w14:textId="77777777" w:rsidR="009138E9" w:rsidRDefault="009138E9" w:rsidP="009138E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90EECE3" w14:textId="77777777" w:rsidR="009138E9" w:rsidRDefault="009138E9" w:rsidP="009138E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CA284BA" w14:textId="77777777" w:rsidR="009138E9" w:rsidRDefault="009138E9" w:rsidP="009138E9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January 2022</w:t>
      </w:r>
    </w:p>
    <w:p w14:paraId="5D3715D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7B896" w14:textId="77777777" w:rsidR="009138E9" w:rsidRDefault="009138E9" w:rsidP="009139A6">
      <w:r>
        <w:separator/>
      </w:r>
    </w:p>
  </w:endnote>
  <w:endnote w:type="continuationSeparator" w:id="0">
    <w:p w14:paraId="2F0355CA" w14:textId="77777777" w:rsidR="009138E9" w:rsidRDefault="009138E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2A40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8542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4DA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D6EFD" w14:textId="77777777" w:rsidR="009138E9" w:rsidRDefault="009138E9" w:rsidP="009139A6">
      <w:r>
        <w:separator/>
      </w:r>
    </w:p>
  </w:footnote>
  <w:footnote w:type="continuationSeparator" w:id="0">
    <w:p w14:paraId="06078C0E" w14:textId="77777777" w:rsidR="009138E9" w:rsidRDefault="009138E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453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10D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4D4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8E9"/>
    <w:rsid w:val="000666E0"/>
    <w:rsid w:val="002510B7"/>
    <w:rsid w:val="005C130B"/>
    <w:rsid w:val="00826F5C"/>
    <w:rsid w:val="009138E9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1D3A4"/>
  <w15:chartTrackingRefBased/>
  <w15:docId w15:val="{491BF1DA-440E-4F91-95A3-CD68477E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2022-02-12T21:00:00Z</dcterms:created>
  <dcterms:modified xsi:type="dcterms:W3CDTF">2022-02-12T21:01:00Z</dcterms:modified>
</cp:coreProperties>
</file>